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3D7EDE" w:rsidRDefault="00744310" w:rsidP="00B270C3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270C3" w:rsidRPr="00B270C3">
        <w:rPr>
          <w:rFonts w:eastAsia="Arial"/>
          <w:b/>
          <w:kern w:val="3"/>
          <w:sz w:val="24"/>
          <w:szCs w:val="24"/>
          <w:lang w:eastAsia="zh-CN"/>
        </w:rPr>
        <w:t>г. Бугульма, ул. Советская, д. 84</w:t>
      </w:r>
    </w:p>
    <w:p w:rsidR="00B270C3" w:rsidRDefault="00B270C3" w:rsidP="00B270C3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3D7EDE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55511A" w:rsidRDefault="0010435B" w:rsidP="0055511A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C4542" w:rsidRPr="00AC454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55511A" w:rsidRPr="0055511A">
        <w:t xml:space="preserve"> </w:t>
      </w:r>
      <w:r w:rsidR="00020C23" w:rsidRPr="00020C23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020C2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20C23" w:rsidRPr="00020C23">
        <w:rPr>
          <w:b/>
          <w:color w:val="000000"/>
          <w:kern w:val="3"/>
          <w:sz w:val="24"/>
          <w:szCs w:val="24"/>
          <w:lang w:eastAsia="zh-CN" w:bidi="hi-IN"/>
        </w:rPr>
        <w:t>3 550 000,00</w:t>
      </w:r>
      <w:r w:rsidR="00020C2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разработка ПСД не более </w:t>
      </w:r>
      <w:r w:rsidR="00020C23" w:rsidRPr="00020C23">
        <w:rPr>
          <w:b/>
          <w:bCs/>
          <w:color w:val="000000"/>
          <w:kern w:val="3"/>
          <w:sz w:val="24"/>
          <w:szCs w:val="24"/>
          <w:lang w:eastAsia="zh-CN" w:bidi="hi-IN"/>
        </w:rPr>
        <w:t>71 000,00</w:t>
      </w:r>
      <w:r w:rsidR="00020C2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20C23" w:rsidRPr="00020C23">
        <w:rPr>
          <w:b/>
          <w:bCs/>
          <w:color w:val="000000"/>
          <w:kern w:val="3"/>
          <w:sz w:val="24"/>
          <w:szCs w:val="24"/>
          <w:lang w:eastAsia="zh-CN" w:bidi="hi-IN"/>
        </w:rPr>
        <w:t>53 250,00</w:t>
      </w:r>
      <w:r w:rsidR="00020C2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0C23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7EDE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511A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92F7E"/>
    <w:rsid w:val="00695C0C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1A75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64C"/>
    <w:rsid w:val="00864D74"/>
    <w:rsid w:val="008775CC"/>
    <w:rsid w:val="008B408D"/>
    <w:rsid w:val="008C05F3"/>
    <w:rsid w:val="008C46E1"/>
    <w:rsid w:val="008C7074"/>
    <w:rsid w:val="008D308F"/>
    <w:rsid w:val="00903E2A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4542"/>
    <w:rsid w:val="00AC65E4"/>
    <w:rsid w:val="00AE5A99"/>
    <w:rsid w:val="00B05C0D"/>
    <w:rsid w:val="00B270C3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4A82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805CA-57E4-434A-B255-9173EF6B7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26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38</cp:revision>
  <cp:lastPrinted>2023-02-01T06:27:00Z</cp:lastPrinted>
  <dcterms:created xsi:type="dcterms:W3CDTF">2024-06-18T11:39:00Z</dcterms:created>
  <dcterms:modified xsi:type="dcterms:W3CDTF">2024-07-01T06:54:00Z</dcterms:modified>
</cp:coreProperties>
</file>